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E33" w:rsidRDefault="004D2E33" w:rsidP="004D2E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CRAAS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fl.1421)</w:t>
      </w:r>
    </w:p>
    <w:p w:rsidR="004D2E33" w:rsidRDefault="004D2E33" w:rsidP="004D2E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D2E33" w:rsidRDefault="004D2E33" w:rsidP="004D2E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D2E33" w:rsidRDefault="004D2E33" w:rsidP="004D2E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Mar.1421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Grampound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4D2E33" w:rsidRDefault="004D2E33" w:rsidP="004D2E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Cornwall, into land of the late Sir </w:t>
      </w:r>
      <w:proofErr w:type="spellStart"/>
      <w:r>
        <w:rPr>
          <w:rFonts w:ascii="Times New Roman" w:hAnsi="Times New Roman" w:cs="Times New Roman"/>
          <w:sz w:val="24"/>
          <w:szCs w:val="24"/>
        </w:rPr>
        <w:t>Otes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Trevarthian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4D2E33" w:rsidRDefault="004D2E33" w:rsidP="004D2E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21-364)</w:t>
      </w:r>
    </w:p>
    <w:p w:rsidR="004D2E33" w:rsidRDefault="004D2E33" w:rsidP="004D2E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D2E33" w:rsidRDefault="004D2E33" w:rsidP="004D2E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4D2E33" w:rsidRDefault="004D2E33" w:rsidP="004D2E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April 2016</w:t>
      </w:r>
      <w:bookmarkStart w:id="0" w:name="_GoBack"/>
      <w:bookmarkEnd w:id="0"/>
    </w:p>
    <w:sectPr w:rsidR="006B2F86" w:rsidRPr="004D2E3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2E33" w:rsidRDefault="004D2E33" w:rsidP="00E71FC3">
      <w:pPr>
        <w:spacing w:after="0" w:line="240" w:lineRule="auto"/>
      </w:pPr>
      <w:r>
        <w:separator/>
      </w:r>
    </w:p>
  </w:endnote>
  <w:endnote w:type="continuationSeparator" w:id="0">
    <w:p w:rsidR="004D2E33" w:rsidRDefault="004D2E3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2E33" w:rsidRDefault="004D2E33" w:rsidP="00E71FC3">
      <w:pPr>
        <w:spacing w:after="0" w:line="240" w:lineRule="auto"/>
      </w:pPr>
      <w:r>
        <w:separator/>
      </w:r>
    </w:p>
  </w:footnote>
  <w:footnote w:type="continuationSeparator" w:id="0">
    <w:p w:rsidR="004D2E33" w:rsidRDefault="004D2E3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E33"/>
    <w:rsid w:val="004D2E3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4DC387"/>
  <w15:chartTrackingRefBased/>
  <w15:docId w15:val="{4EFAA02D-A419-45D5-A3AB-357001A84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67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2016-04-22T20:11:00Z</dcterms:created>
  <dcterms:modified xsi:type="dcterms:W3CDTF">2016-04-22T20:11:00Z</dcterms:modified>
</cp:coreProperties>
</file>